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874" w:rsidRDefault="00DF2874" w:rsidP="00814CB4">
      <w:pPr>
        <w:rPr>
          <w:rFonts w:ascii="Times New Roman" w:hAnsi="Times New Roman"/>
          <w:b/>
          <w:noProof/>
          <w:sz w:val="44"/>
          <w:szCs w:val="44"/>
        </w:rPr>
      </w:pPr>
    </w:p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FA4E5B">
        <w:rPr>
          <w:rFonts w:ascii="Times New Roman" w:hAnsi="Times New Roman"/>
          <w:b/>
          <w:noProof/>
          <w:sz w:val="44"/>
          <w:szCs w:val="44"/>
        </w:rPr>
        <w:t>Oxford Picture Dictionary 2</w:t>
      </w:r>
      <w:r w:rsidR="00FA4E5B" w:rsidRPr="00FA4E5B">
        <w:rPr>
          <w:rFonts w:ascii="Times New Roman" w:hAnsi="Times New Roman"/>
          <w:b/>
          <w:noProof/>
          <w:sz w:val="44"/>
          <w:szCs w:val="44"/>
          <w:vertAlign w:val="superscript"/>
        </w:rPr>
        <w:t>nd</w:t>
      </w:r>
      <w:r w:rsidR="00FA4E5B">
        <w:rPr>
          <w:rFonts w:ascii="Times New Roman" w:hAnsi="Times New Roman"/>
          <w:b/>
          <w:noProof/>
          <w:sz w:val="44"/>
          <w:szCs w:val="44"/>
        </w:rPr>
        <w:t xml:space="preserve"> Ed.</w:t>
      </w:r>
    </w:p>
    <w:p w:rsidR="006562EB" w:rsidRPr="006E13DF" w:rsidRDefault="00394BDB" w:rsidP="00384E4B">
      <w:pPr>
        <w:rPr>
          <w:rFonts w:ascii="Arial" w:hAnsi="Arial" w:cs="Arial"/>
        </w:rPr>
      </w:pPr>
      <w:r w:rsidRPr="00394BDB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EC5EC5" w:rsidRDefault="009C654F" w:rsidP="00EC5EC5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</w:p>
          <w:p w:rsidR="009C654F" w:rsidRPr="00504A65" w:rsidRDefault="009C3DEB" w:rsidP="00EC5EC5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856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EC5EC5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EC5EC5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EC5EC5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EC5EC5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EC5EC5" w:rsidRPr="00504A65" w:rsidTr="00EC5E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C5EC5" w:rsidRPr="009C3DEB" w:rsidRDefault="00EC5EC5" w:rsidP="00EC5EC5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EC5EC5" w:rsidRPr="00EC5EC5" w:rsidRDefault="00EC5EC5" w:rsidP="00EC5EC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EC5EC5">
              <w:rPr>
                <w:rFonts w:ascii="Times New Roman" w:hAnsi="Times New Roman"/>
                <w:color w:val="000000"/>
              </w:rPr>
              <w:t>cow</w:t>
            </w:r>
          </w:p>
        </w:tc>
        <w:tc>
          <w:tcPr>
            <w:tcW w:w="6693" w:type="dxa"/>
          </w:tcPr>
          <w:p w:rsidR="00EC5EC5" w:rsidRPr="009C3DEB" w:rsidRDefault="00EC5EC5" w:rsidP="00EC5EC5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C5EC5" w:rsidRPr="00504A65" w:rsidTr="00EC5E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C5EC5" w:rsidRPr="009C3DEB" w:rsidRDefault="00EC5EC5" w:rsidP="00EC5EC5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EC5EC5" w:rsidRPr="00EC5EC5" w:rsidRDefault="00EC5EC5" w:rsidP="00EC5EC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EC5EC5">
              <w:rPr>
                <w:rFonts w:ascii="Times New Roman" w:hAnsi="Times New Roman"/>
                <w:color w:val="000000"/>
              </w:rPr>
              <w:t>pig</w:t>
            </w:r>
          </w:p>
        </w:tc>
        <w:tc>
          <w:tcPr>
            <w:tcW w:w="6693" w:type="dxa"/>
          </w:tcPr>
          <w:p w:rsidR="00EC5EC5" w:rsidRPr="009C3DEB" w:rsidRDefault="00EC5EC5" w:rsidP="00EC5EC5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C5EC5" w:rsidRPr="00504A65" w:rsidTr="00EC5E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C5EC5" w:rsidRPr="009C3DEB" w:rsidRDefault="00EC5EC5" w:rsidP="00EC5EC5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EC5EC5" w:rsidRPr="00EC5EC5" w:rsidRDefault="00EC5EC5" w:rsidP="00EC5EC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EC5EC5">
              <w:rPr>
                <w:rFonts w:ascii="Times New Roman" w:hAnsi="Times New Roman"/>
                <w:color w:val="000000"/>
              </w:rPr>
              <w:t>horse</w:t>
            </w:r>
          </w:p>
        </w:tc>
        <w:tc>
          <w:tcPr>
            <w:tcW w:w="6693" w:type="dxa"/>
          </w:tcPr>
          <w:p w:rsidR="00EC5EC5" w:rsidRPr="009C3DEB" w:rsidRDefault="00EC5EC5" w:rsidP="00EC5EC5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C5EC5" w:rsidRPr="00504A65" w:rsidTr="00EC5E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C5EC5" w:rsidRPr="009C3DEB" w:rsidRDefault="00EC5EC5" w:rsidP="00EC5EC5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EC5EC5" w:rsidRPr="00EC5EC5" w:rsidRDefault="00EC5EC5" w:rsidP="00EC5EC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EC5EC5">
              <w:rPr>
                <w:rFonts w:ascii="Times New Roman" w:hAnsi="Times New Roman"/>
                <w:color w:val="000000"/>
              </w:rPr>
              <w:t>goat</w:t>
            </w:r>
          </w:p>
        </w:tc>
        <w:tc>
          <w:tcPr>
            <w:tcW w:w="6693" w:type="dxa"/>
          </w:tcPr>
          <w:p w:rsidR="00EC5EC5" w:rsidRPr="009C3DEB" w:rsidRDefault="00EC5EC5" w:rsidP="00EC5EC5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C5EC5" w:rsidRPr="00504A65" w:rsidTr="00EC5E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C5EC5" w:rsidRPr="009C3DEB" w:rsidRDefault="00EC5EC5" w:rsidP="00EC5EC5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EC5EC5" w:rsidRPr="00EC5EC5" w:rsidRDefault="00EC5EC5" w:rsidP="00EC5EC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EC5EC5">
              <w:rPr>
                <w:rFonts w:ascii="Times New Roman" w:hAnsi="Times New Roman"/>
                <w:color w:val="000000"/>
              </w:rPr>
              <w:t>sheep</w:t>
            </w:r>
          </w:p>
        </w:tc>
        <w:tc>
          <w:tcPr>
            <w:tcW w:w="6693" w:type="dxa"/>
          </w:tcPr>
          <w:p w:rsidR="00EC5EC5" w:rsidRPr="009C3DEB" w:rsidRDefault="00EC5EC5" w:rsidP="00EC5EC5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C5EC5" w:rsidRPr="00504A65" w:rsidTr="00EC5E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C5EC5" w:rsidRPr="009C3DEB" w:rsidRDefault="00EC5EC5" w:rsidP="00EC5EC5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EC5EC5" w:rsidRPr="00EC5EC5" w:rsidRDefault="00EC5EC5" w:rsidP="00EC5EC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EC5EC5">
              <w:rPr>
                <w:rFonts w:ascii="Times New Roman" w:hAnsi="Times New Roman"/>
                <w:color w:val="000000"/>
              </w:rPr>
              <w:t>hen</w:t>
            </w:r>
          </w:p>
        </w:tc>
        <w:tc>
          <w:tcPr>
            <w:tcW w:w="6693" w:type="dxa"/>
          </w:tcPr>
          <w:p w:rsidR="00EC5EC5" w:rsidRPr="009C3DEB" w:rsidRDefault="00EC5EC5" w:rsidP="00EC5EC5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C5EC5" w:rsidRPr="00504A65" w:rsidTr="00EC5E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C5EC5" w:rsidRPr="009C3DEB" w:rsidRDefault="00EC5EC5" w:rsidP="00EC5EC5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EC5EC5" w:rsidRPr="00EC5EC5" w:rsidRDefault="00EC5EC5" w:rsidP="00EC5EC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EC5EC5">
              <w:rPr>
                <w:rFonts w:ascii="Times New Roman" w:hAnsi="Times New Roman"/>
                <w:color w:val="000000"/>
              </w:rPr>
              <w:t>cat</w:t>
            </w:r>
          </w:p>
        </w:tc>
        <w:tc>
          <w:tcPr>
            <w:tcW w:w="6693" w:type="dxa"/>
          </w:tcPr>
          <w:p w:rsidR="00EC5EC5" w:rsidRPr="009C3DEB" w:rsidRDefault="00EC5EC5" w:rsidP="00EC5EC5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C5EC5" w:rsidRPr="00504A65" w:rsidTr="00EC5E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C5EC5" w:rsidRPr="009C3DEB" w:rsidRDefault="00EC5EC5" w:rsidP="00EC5EC5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EC5EC5" w:rsidRPr="00EC5EC5" w:rsidRDefault="00EC5EC5" w:rsidP="00EC5EC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EC5EC5">
              <w:rPr>
                <w:rFonts w:ascii="Times New Roman" w:hAnsi="Times New Roman"/>
                <w:color w:val="000000"/>
              </w:rPr>
              <w:t>kitten</w:t>
            </w:r>
          </w:p>
        </w:tc>
        <w:tc>
          <w:tcPr>
            <w:tcW w:w="6693" w:type="dxa"/>
          </w:tcPr>
          <w:p w:rsidR="00EC5EC5" w:rsidRPr="009C3DEB" w:rsidRDefault="00EC5EC5" w:rsidP="00EC5EC5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C5EC5" w:rsidRPr="00504A65" w:rsidTr="00EC5E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C5EC5" w:rsidRPr="009C3DEB" w:rsidRDefault="00EC5EC5" w:rsidP="00EC5EC5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EC5EC5" w:rsidRPr="00EC5EC5" w:rsidRDefault="00EC5EC5" w:rsidP="00EC5EC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EC5EC5">
              <w:rPr>
                <w:rFonts w:ascii="Times New Roman" w:hAnsi="Times New Roman"/>
                <w:color w:val="000000"/>
              </w:rPr>
              <w:t>dog</w:t>
            </w:r>
          </w:p>
        </w:tc>
        <w:tc>
          <w:tcPr>
            <w:tcW w:w="6693" w:type="dxa"/>
          </w:tcPr>
          <w:p w:rsidR="00EC5EC5" w:rsidRPr="009C3DEB" w:rsidRDefault="00EC5EC5" w:rsidP="00EC5EC5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C5EC5" w:rsidRPr="00504A65" w:rsidTr="00EC5E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C5EC5" w:rsidRPr="009C3DEB" w:rsidRDefault="00EC5EC5" w:rsidP="00EC5EC5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EC5EC5" w:rsidRPr="00EC5EC5" w:rsidRDefault="00EC5EC5" w:rsidP="00EC5EC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EC5EC5">
              <w:rPr>
                <w:rFonts w:ascii="Times New Roman" w:hAnsi="Times New Roman"/>
                <w:color w:val="000000"/>
              </w:rPr>
              <w:t>puppy</w:t>
            </w:r>
          </w:p>
        </w:tc>
        <w:tc>
          <w:tcPr>
            <w:tcW w:w="6693" w:type="dxa"/>
          </w:tcPr>
          <w:p w:rsidR="00EC5EC5" w:rsidRPr="009C3DEB" w:rsidRDefault="00EC5EC5" w:rsidP="00EC5EC5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C5EC5" w:rsidRPr="00504A65" w:rsidTr="00EC5E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C5EC5" w:rsidRPr="009C3DEB" w:rsidRDefault="00EC5EC5" w:rsidP="00EC5EC5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EC5EC5" w:rsidRPr="00EC5EC5" w:rsidRDefault="00EC5EC5" w:rsidP="00EC5EC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EC5EC5">
              <w:rPr>
                <w:rFonts w:ascii="Times New Roman" w:hAnsi="Times New Roman"/>
                <w:color w:val="000000"/>
              </w:rPr>
              <w:t>rat</w:t>
            </w:r>
          </w:p>
        </w:tc>
        <w:tc>
          <w:tcPr>
            <w:tcW w:w="6693" w:type="dxa"/>
          </w:tcPr>
          <w:p w:rsidR="00EC5EC5" w:rsidRPr="009C3DEB" w:rsidRDefault="00EC5EC5" w:rsidP="00EC5EC5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C5EC5" w:rsidRPr="00504A65" w:rsidTr="00EC5E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C5EC5" w:rsidRPr="009C3DEB" w:rsidRDefault="00EC5EC5" w:rsidP="00EC5EC5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EC5EC5" w:rsidRPr="00EC5EC5" w:rsidRDefault="00EC5EC5" w:rsidP="00EC5EC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EC5EC5">
              <w:rPr>
                <w:rFonts w:ascii="Times New Roman" w:hAnsi="Times New Roman"/>
                <w:color w:val="000000"/>
              </w:rPr>
              <w:t>mouse</w:t>
            </w:r>
          </w:p>
        </w:tc>
        <w:tc>
          <w:tcPr>
            <w:tcW w:w="6693" w:type="dxa"/>
          </w:tcPr>
          <w:p w:rsidR="00EC5EC5" w:rsidRPr="009C3DEB" w:rsidRDefault="00EC5EC5" w:rsidP="00EC5EC5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C5EC5" w:rsidRPr="00504A65" w:rsidTr="00EC5E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C5EC5" w:rsidRPr="009C3DEB" w:rsidRDefault="00EC5EC5" w:rsidP="00EC5EC5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EC5EC5" w:rsidRPr="00EC5EC5" w:rsidRDefault="00EC5EC5" w:rsidP="00EC5EC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EC5EC5">
              <w:rPr>
                <w:rFonts w:ascii="Times New Roman" w:hAnsi="Times New Roman"/>
                <w:color w:val="000000"/>
              </w:rPr>
              <w:t>gopher</w:t>
            </w:r>
          </w:p>
        </w:tc>
        <w:tc>
          <w:tcPr>
            <w:tcW w:w="6693" w:type="dxa"/>
          </w:tcPr>
          <w:p w:rsidR="00EC5EC5" w:rsidRPr="009C3DEB" w:rsidRDefault="00EC5EC5" w:rsidP="00EC5EC5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C5EC5" w:rsidRPr="00504A65" w:rsidTr="00EC5EC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C5EC5" w:rsidRPr="009C3DEB" w:rsidRDefault="00EC5EC5" w:rsidP="00EC5EC5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EC5EC5" w:rsidRPr="00EC5EC5" w:rsidRDefault="00EC5EC5" w:rsidP="00EC5EC5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EC5EC5">
              <w:rPr>
                <w:rFonts w:ascii="Times New Roman" w:hAnsi="Times New Roman"/>
                <w:color w:val="000000"/>
              </w:rPr>
              <w:t>squirrel</w:t>
            </w:r>
          </w:p>
        </w:tc>
        <w:tc>
          <w:tcPr>
            <w:tcW w:w="6693" w:type="dxa"/>
          </w:tcPr>
          <w:p w:rsidR="00EC5EC5" w:rsidRPr="009C3DEB" w:rsidRDefault="00EC5EC5" w:rsidP="00EC5EC5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C5EC5" w:rsidRPr="00504A65" w:rsidTr="00EC5EC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C5EC5" w:rsidRPr="009C3DEB" w:rsidRDefault="00EC5EC5" w:rsidP="00EC5EC5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EC5EC5" w:rsidRPr="00EC5EC5" w:rsidRDefault="00EC5EC5" w:rsidP="00EC5EC5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EC5EC5">
              <w:rPr>
                <w:rFonts w:ascii="Times New Roman" w:hAnsi="Times New Roman"/>
                <w:color w:val="000000"/>
              </w:rPr>
              <w:t>cow</w:t>
            </w:r>
          </w:p>
        </w:tc>
        <w:tc>
          <w:tcPr>
            <w:tcW w:w="6693" w:type="dxa"/>
          </w:tcPr>
          <w:p w:rsidR="00EC5EC5" w:rsidRPr="009C3DEB" w:rsidRDefault="00EC5EC5" w:rsidP="00EC5EC5">
            <w:pPr>
              <w:cnfStyle w:val="000000100000"/>
              <w:rPr>
                <w:rFonts w:ascii="Times New Roman" w:hAnsi="Times New Roman"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EC5" w:rsidRDefault="00EC5EC5" w:rsidP="00814CB4">
      <w:r>
        <w:separator/>
      </w:r>
    </w:p>
  </w:endnote>
  <w:endnote w:type="continuationSeparator" w:id="1">
    <w:p w:rsidR="00EC5EC5" w:rsidRDefault="00EC5EC5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EC5" w:rsidRDefault="00EC5EC5" w:rsidP="00814CB4">
      <w:r>
        <w:separator/>
      </w:r>
    </w:p>
  </w:footnote>
  <w:footnote w:type="continuationSeparator" w:id="1">
    <w:p w:rsidR="00EC5EC5" w:rsidRDefault="00EC5EC5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Default="00DF2874">
    <w:pPr>
      <w:pStyle w:val="Header"/>
    </w:pPr>
    <w:r>
      <w:rPr>
        <w:rFonts w:ascii="Times New Roman" w:hAnsi="Times New Roman"/>
        <w:color w:val="4F6228" w:themeColor="accent3" w:themeShade="80"/>
        <w:sz w:val="32"/>
        <w:szCs w:val="32"/>
      </w:rPr>
      <w:t>Lesson 4 Cows and Milking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2769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94BDB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94BD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258FC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2874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5EC5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Lesson%201.vocabulary.OP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Lesson 1.vocabulary.OPD</Template>
  <TotalTime>3</TotalTime>
  <Pages>1</Pages>
  <Words>58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2009-03-11T18:24:00Z</cp:lastPrinted>
  <dcterms:created xsi:type="dcterms:W3CDTF">2009-05-24T13:30:00Z</dcterms:created>
  <dcterms:modified xsi:type="dcterms:W3CDTF">2009-05-24T13:36:00Z</dcterms:modified>
</cp:coreProperties>
</file>